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976F7" w14:textId="77777777" w:rsidR="002A1427" w:rsidRDefault="002A1427" w:rsidP="002A1427">
      <w:pPr>
        <w:pStyle w:val="NoSpacing"/>
      </w:pPr>
      <w:r>
        <w:rPr>
          <w:u w:val="single"/>
        </w:rPr>
        <w:t>Richard HENDYMAN, junior</w:t>
      </w:r>
      <w:r>
        <w:t xml:space="preserve">       (fl.1483)</w:t>
      </w:r>
    </w:p>
    <w:p w14:paraId="3FB5DBF0" w14:textId="77777777" w:rsidR="002A1427" w:rsidRDefault="002A1427" w:rsidP="002A1427">
      <w:pPr>
        <w:pStyle w:val="NoSpacing"/>
      </w:pPr>
      <w:r>
        <w:t xml:space="preserve">of </w:t>
      </w:r>
      <w:proofErr w:type="spellStart"/>
      <w:r>
        <w:t>Lenham</w:t>
      </w:r>
      <w:proofErr w:type="spellEnd"/>
      <w:r>
        <w:t>, Kent. Husbandman.</w:t>
      </w:r>
    </w:p>
    <w:p w14:paraId="3EC369D8" w14:textId="77777777" w:rsidR="002A1427" w:rsidRDefault="002A1427" w:rsidP="002A1427">
      <w:pPr>
        <w:pStyle w:val="NoSpacing"/>
      </w:pPr>
    </w:p>
    <w:p w14:paraId="69C04D45" w14:textId="77777777" w:rsidR="002A1427" w:rsidRDefault="002A1427" w:rsidP="002A1427">
      <w:pPr>
        <w:pStyle w:val="NoSpacing"/>
      </w:pPr>
    </w:p>
    <w:p w14:paraId="11614D0D" w14:textId="77777777" w:rsidR="002A1427" w:rsidRDefault="002A1427" w:rsidP="002A1427">
      <w:pPr>
        <w:pStyle w:val="NoSpacing"/>
      </w:pPr>
      <w:r>
        <w:tab/>
        <w:t>1483</w:t>
      </w:r>
      <w:r>
        <w:tab/>
        <w:t xml:space="preserve">John </w:t>
      </w:r>
      <w:proofErr w:type="spellStart"/>
      <w:r>
        <w:t>Diggys</w:t>
      </w:r>
      <w:proofErr w:type="spellEnd"/>
      <w:r>
        <w:t>, esquire(q.v.), brought a plaint of trespass, assault and taking</w:t>
      </w:r>
    </w:p>
    <w:p w14:paraId="5CD59E4C" w14:textId="77777777" w:rsidR="002A1427" w:rsidRDefault="002A1427" w:rsidP="002A1427">
      <w:pPr>
        <w:pStyle w:val="NoSpacing"/>
      </w:pPr>
      <w:r>
        <w:tab/>
      </w:r>
      <w:r>
        <w:tab/>
        <w:t xml:space="preserve">against him and Robert </w:t>
      </w:r>
      <w:proofErr w:type="spellStart"/>
      <w:r>
        <w:t>Aleyn</w:t>
      </w:r>
      <w:proofErr w:type="spellEnd"/>
      <w:r>
        <w:t xml:space="preserve"> of Milstead(q.v.).</w:t>
      </w:r>
    </w:p>
    <w:p w14:paraId="0A26BAC1" w14:textId="77777777" w:rsidR="002A1427" w:rsidRDefault="002A1427" w:rsidP="002A1427">
      <w:pPr>
        <w:pStyle w:val="NoSpacing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0AD73C3B" w14:textId="77777777" w:rsidR="002A1427" w:rsidRDefault="002A1427" w:rsidP="002A1427">
      <w:pPr>
        <w:pStyle w:val="NoSpacing"/>
      </w:pPr>
    </w:p>
    <w:p w14:paraId="7E2E6D29" w14:textId="77777777" w:rsidR="002A1427" w:rsidRDefault="002A1427" w:rsidP="002A1427">
      <w:pPr>
        <w:pStyle w:val="NoSpacing"/>
      </w:pPr>
    </w:p>
    <w:p w14:paraId="561EB3E8" w14:textId="77777777" w:rsidR="002A1427" w:rsidRDefault="002A1427" w:rsidP="002A1427">
      <w:pPr>
        <w:pStyle w:val="NoSpacing"/>
      </w:pPr>
      <w:r>
        <w:t>26 December 2019</w:t>
      </w:r>
    </w:p>
    <w:p w14:paraId="3D517621" w14:textId="77777777" w:rsidR="006B2F86" w:rsidRPr="00E71FC3" w:rsidRDefault="002A142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E9209" w14:textId="77777777" w:rsidR="002A1427" w:rsidRDefault="002A1427" w:rsidP="00E71FC3">
      <w:pPr>
        <w:spacing w:after="0" w:line="240" w:lineRule="auto"/>
      </w:pPr>
      <w:r>
        <w:separator/>
      </w:r>
    </w:p>
  </w:endnote>
  <w:endnote w:type="continuationSeparator" w:id="0">
    <w:p w14:paraId="503F5DA4" w14:textId="77777777" w:rsidR="002A1427" w:rsidRDefault="002A14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7A728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2DA9AD" w14:textId="77777777" w:rsidR="002A1427" w:rsidRDefault="002A1427" w:rsidP="00E71FC3">
      <w:pPr>
        <w:spacing w:after="0" w:line="240" w:lineRule="auto"/>
      </w:pPr>
      <w:r>
        <w:separator/>
      </w:r>
    </w:p>
  </w:footnote>
  <w:footnote w:type="continuationSeparator" w:id="0">
    <w:p w14:paraId="2DAF948C" w14:textId="77777777" w:rsidR="002A1427" w:rsidRDefault="002A14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427"/>
    <w:rsid w:val="001A7C09"/>
    <w:rsid w:val="002A1427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361C9"/>
  <w15:chartTrackingRefBased/>
  <w15:docId w15:val="{C2763DD0-92BA-4251-A140-7966AF73C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A14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2020-01-25T19:58:00Z</dcterms:created>
  <dcterms:modified xsi:type="dcterms:W3CDTF">2020-01-25T19:59:00Z</dcterms:modified>
</cp:coreProperties>
</file>